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3418A">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3418A">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3418A">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3418A">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3418A">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3418A"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30F3248" w:rsidR="00546DB1" w:rsidRPr="00546DB1" w:rsidRDefault="00AA0188" w:rsidP="00AB56F9">
                <w:pPr>
                  <w:tabs>
                    <w:tab w:val="left" w:pos="426"/>
                  </w:tabs>
                  <w:spacing w:before="120"/>
                  <w:rPr>
                    <w:bCs/>
                    <w:lang w:val="en-IE" w:eastAsia="en-GB"/>
                  </w:rPr>
                </w:pPr>
                <w:r>
                  <w:rPr>
                    <w:bCs/>
                    <w:lang w:eastAsia="en-GB"/>
                  </w:rPr>
                  <w:t>COMM.</w:t>
                </w:r>
                <w:r w:rsidR="001F0E72">
                  <w:rPr>
                    <w:bCs/>
                    <w:lang w:eastAsia="en-GB"/>
                  </w:rPr>
                  <w:t>A.2</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87AFFE1" w:rsidR="00546DB1" w:rsidRPr="003B2E38" w:rsidRDefault="00AA0188" w:rsidP="00AB56F9">
                <w:pPr>
                  <w:tabs>
                    <w:tab w:val="left" w:pos="426"/>
                  </w:tabs>
                  <w:spacing w:before="120"/>
                  <w:rPr>
                    <w:bCs/>
                    <w:lang w:val="en-IE" w:eastAsia="en-GB"/>
                  </w:rPr>
                </w:pPr>
                <w:r>
                  <w:rPr>
                    <w:bCs/>
                    <w:lang w:eastAsia="en-GB"/>
                  </w:rPr>
                  <w:t>300849</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8ECE93C" w:rsidR="00546DB1" w:rsidRPr="003B2E38" w:rsidRDefault="00AA0188" w:rsidP="00AB56F9">
                <w:pPr>
                  <w:tabs>
                    <w:tab w:val="left" w:pos="426"/>
                  </w:tabs>
                  <w:spacing w:before="120"/>
                  <w:rPr>
                    <w:bCs/>
                    <w:lang w:val="en-IE" w:eastAsia="en-GB"/>
                  </w:rPr>
                </w:pPr>
                <w:r>
                  <w:rPr>
                    <w:bCs/>
                    <w:lang w:eastAsia="en-GB"/>
                  </w:rPr>
                  <w:t>Agnes LAKATOS</w:t>
                </w:r>
              </w:p>
            </w:sdtContent>
          </w:sdt>
          <w:p w14:paraId="227D6F6E" w14:textId="52F29742" w:rsidR="00546DB1" w:rsidRPr="009F216F" w:rsidRDefault="00B54C6C" w:rsidP="005F6927">
            <w:pPr>
              <w:tabs>
                <w:tab w:val="left" w:pos="426"/>
              </w:tabs>
              <w:contextualSpacing/>
              <w:rPr>
                <w:bCs/>
                <w:lang w:eastAsia="en-GB"/>
              </w:rPr>
            </w:pPr>
            <w:r>
              <w:rPr>
                <w:bCs/>
                <w:lang w:eastAsia="en-GB"/>
              </w:rPr>
              <w:t>3</w:t>
            </w:r>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AA0188">
                      <w:rPr>
                        <w:bCs/>
                        <w:lang w:eastAsia="en-GB"/>
                      </w:rPr>
                      <w:t>2025</w:t>
                    </w:r>
                  </w:sdtContent>
                </w:sdt>
              </w:sdtContent>
            </w:sdt>
          </w:p>
          <w:p w14:paraId="4128A55A" w14:textId="5C56DD93" w:rsidR="00546DB1" w:rsidRPr="00546DB1" w:rsidRDefault="0023418A"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74F43">
                  <w:rPr>
                    <w:bCs/>
                    <w:lang w:eastAsia="en-GB"/>
                  </w:rPr>
                  <w:t>2</w:t>
                </w:r>
                <w:r w:rsidR="00AA0188">
                  <w:rPr>
                    <w:bCs/>
                    <w:lang w:eastAsia="en-GB"/>
                  </w:rPr>
                  <w:t xml:space="preserve"> </w:t>
                </w:r>
              </w:sdtContent>
            </w:sdt>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AA0188">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46D755F"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6BA8E15"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3418A"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3418A"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3418A"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68BE92D"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3D8E35C"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106261A5"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23418A">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7884F4A8" w14:textId="77777777" w:rsidR="00AA0188" w:rsidRDefault="00AA0188" w:rsidP="00546DB1">
      <w:pPr>
        <w:tabs>
          <w:tab w:val="left" w:pos="426"/>
        </w:tabs>
        <w:spacing w:after="0"/>
        <w:rPr>
          <w:b/>
          <w:lang w:eastAsia="en-GB"/>
        </w:rPr>
      </w:pPr>
    </w:p>
    <w:p w14:paraId="78D60932" w14:textId="77777777" w:rsidR="00AA0188" w:rsidRDefault="00AA0188" w:rsidP="00546DB1">
      <w:pPr>
        <w:tabs>
          <w:tab w:val="left" w:pos="426"/>
        </w:tabs>
        <w:spacing w:after="0"/>
        <w:rPr>
          <w:b/>
          <w:lang w:eastAsia="en-GB"/>
        </w:rPr>
      </w:pPr>
    </w:p>
    <w:p w14:paraId="17D8E023" w14:textId="77777777" w:rsidR="00AA0188" w:rsidRDefault="00AA0188" w:rsidP="00546DB1">
      <w:pPr>
        <w:tabs>
          <w:tab w:val="left" w:pos="426"/>
        </w:tabs>
        <w:spacing w:after="0"/>
        <w:rPr>
          <w:b/>
          <w:lang w:eastAsia="en-GB"/>
        </w:rPr>
      </w:pPr>
    </w:p>
    <w:p w14:paraId="13017E65" w14:textId="77777777" w:rsidR="00AA0188" w:rsidRDefault="00AA0188"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lastRenderedPageBreak/>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56C7C941" w14:textId="77777777" w:rsidR="00AA0188" w:rsidRDefault="00AA0188" w:rsidP="00AA0188">
          <w:pPr>
            <w:spacing w:line="360" w:lineRule="auto"/>
          </w:pPr>
          <w:r w:rsidRPr="003452C0">
            <w:t>Das Referat Europa Web Communication (GD COMM/B3) der GD Kommunikation. Als Bereichsleiter für externe Kommunikation steuert das Referat die Online-Kommunikationsaktivitäten der Kommission, indem es Governance, Leitlinien und ein Corporate Web Publishing System bereitstellt.</w:t>
          </w:r>
        </w:p>
        <w:p w14:paraId="49809E8D" w14:textId="77777777" w:rsidR="00AA0188" w:rsidRPr="003452C0" w:rsidRDefault="00AA0188" w:rsidP="00AA0188">
          <w:pPr>
            <w:spacing w:line="360" w:lineRule="auto"/>
          </w:pPr>
          <w:r w:rsidRPr="003452C0">
            <w:t>Die Stelle ist im Bereich "Governance, Politik, Standards und Überwachung" angesiedelt, der für den Aufbau und die Sicherstellung einer starken Web-Governance zuständig ist, indem er Politiken, Standards und Leitlinien entwickelt, um die A</w:t>
          </w:r>
          <w:r>
            <w:t xml:space="preserve">ktivitäten </w:t>
          </w:r>
          <w:r w:rsidRPr="003452C0">
            <w:t>der Kommissionsdienststellen (auch in Bezug auf Datenschutz und Zugänglichkeit) aufeinander abzustimmen. Der Bereich verwaltet Web-Anfragen der Generaldirektionen (für neue Websites, URLs usw.), berät die Antragsteller über die zu implementierenden Lösungen und unterstützt sie bei der Analyse neuer Funktionen (zur Einhaltung der Vorschriften). Der Bereich sorgt auch für die Weiterverfolgung von Synergien und Effizienzsteigerungen in der Kommission, einschließlich der Sammlung von Informationen über Web-Projekte und der Verwaltung eines Web-Inventars und der entsprechenden Berichterstattung. Neben der Bewertung der Leistung und der Konformität von Websites kuratiert der Bereich den Inhalt des Europa Web Guide, um ihn aktuell und benutzerfreundlich zu halten.</w:t>
          </w:r>
        </w:p>
        <w:p w14:paraId="76DD1EEA" w14:textId="664F5C30" w:rsidR="00803007" w:rsidRDefault="0023418A" w:rsidP="00AA0188">
          <w:pPr>
            <w:spacing w:line="360" w:lineRule="auto"/>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1EFC999" w14:textId="77777777" w:rsidR="00B54C6C" w:rsidRPr="00262986" w:rsidRDefault="00B54C6C" w:rsidP="00B54C6C">
      <w:pPr>
        <w:rPr>
          <w:b/>
          <w:bCs/>
        </w:rPr>
      </w:pPr>
      <w:r w:rsidRPr="00262986">
        <w:rPr>
          <w:b/>
          <w:bCs/>
        </w:rPr>
        <w:t>Vorstellung der Arbeitsstelle (Was wir anbieten)</w:t>
      </w:r>
    </w:p>
    <w:sdt>
      <w:sdtPr>
        <w:rPr>
          <w:lang w:val="en-US" w:eastAsia="en-GB"/>
        </w:rPr>
        <w:id w:val="-723136291"/>
        <w:placeholder>
          <w:docPart w:val="2D9A90DC0280475D996998F2F9FD95D5"/>
        </w:placeholder>
      </w:sdtPr>
      <w:sdtEndPr/>
      <w:sdtContent>
        <w:p w14:paraId="56F1E3C3" w14:textId="5279D210" w:rsidR="00B54C6C" w:rsidRPr="00B50B0B" w:rsidRDefault="00B54C6C" w:rsidP="00B54C6C">
          <w:r w:rsidRPr="00B50B0B">
            <w:t xml:space="preserve">Wir bieten eine Führungsposition für das Web-Governance-Team mit folgenden Hauptaufgaben an: </w:t>
          </w:r>
        </w:p>
        <w:p w14:paraId="18BB9E23" w14:textId="77777777" w:rsidR="00B54C6C" w:rsidRPr="00B50B0B" w:rsidRDefault="00B54C6C" w:rsidP="00B54C6C">
          <w:r w:rsidRPr="00B50B0B">
            <w:t xml:space="preserve">• Beitrag zur Festlegung der allgemeinen strategischen </w:t>
          </w:r>
          <w:r w:rsidRPr="003104EC">
            <w:rPr>
              <w:b/>
              <w:bCs/>
            </w:rPr>
            <w:t>Ziele des Sektors im Bereich der Online-Kommunikation</w:t>
          </w:r>
          <w:r w:rsidRPr="00B50B0B">
            <w:t xml:space="preserve"> (d. h. Webanalyse</w:t>
          </w:r>
          <w:r>
            <w:t>-Strategie</w:t>
          </w:r>
          <w:r w:rsidRPr="00B50B0B">
            <w:t>, Messungen, Einsatz von KI-Tools</w:t>
          </w:r>
          <w:r>
            <w:t>)</w:t>
          </w:r>
          <w:r w:rsidRPr="00B50B0B">
            <w:t xml:space="preserve">, </w:t>
          </w:r>
          <w:r>
            <w:t xml:space="preserve">des </w:t>
          </w:r>
          <w:r w:rsidRPr="00B50B0B">
            <w:t>Arbeitsprogramm</w:t>
          </w:r>
          <w:r>
            <w:t>s</w:t>
          </w:r>
          <w:r w:rsidRPr="00B50B0B">
            <w:t xml:space="preserve"> und </w:t>
          </w:r>
          <w:r>
            <w:t xml:space="preserve">der </w:t>
          </w:r>
          <w:r w:rsidRPr="00B50B0B">
            <w:t>spezifische</w:t>
          </w:r>
          <w:r>
            <w:t>n</w:t>
          </w:r>
          <w:r w:rsidRPr="00B50B0B">
            <w:t xml:space="preserve"> Ziele</w:t>
          </w:r>
          <w:r>
            <w:t>n</w:t>
          </w:r>
          <w:r w:rsidRPr="00B50B0B">
            <w:t xml:space="preserve"> (Aufgaben) im Team und </w:t>
          </w:r>
          <w:r>
            <w:t xml:space="preserve">effiziente Zuweisung der </w:t>
          </w:r>
          <w:r w:rsidRPr="00B50B0B">
            <w:t>Ressourcen</w:t>
          </w:r>
          <w:r>
            <w:t>, um diese Ziele zu erreichen</w:t>
          </w:r>
          <w:r w:rsidRPr="00B50B0B">
            <w:t xml:space="preserve">. </w:t>
          </w:r>
        </w:p>
        <w:p w14:paraId="70AE6693" w14:textId="77777777" w:rsidR="00B54C6C" w:rsidRPr="00B50B0B" w:rsidRDefault="00B54C6C" w:rsidP="00B54C6C">
          <w:r w:rsidRPr="00B50B0B">
            <w:t xml:space="preserve">• </w:t>
          </w:r>
          <w:r w:rsidRPr="003104EC">
            <w:rPr>
              <w:b/>
              <w:bCs/>
            </w:rPr>
            <w:t>Überwachung der Tätigkeiten</w:t>
          </w:r>
          <w:r w:rsidRPr="00B50B0B">
            <w:t xml:space="preserve"> und Berichterstattung an die Hierarchie, einschließlich der Risiken für den Betrieb. </w:t>
          </w:r>
        </w:p>
        <w:p w14:paraId="6DA208A4" w14:textId="77777777" w:rsidR="00B54C6C" w:rsidRPr="00B50B0B" w:rsidRDefault="00B54C6C" w:rsidP="00B54C6C">
          <w:r w:rsidRPr="00B50B0B">
            <w:t xml:space="preserve">• Überprüfung der Leistung, </w:t>
          </w:r>
          <w:r w:rsidRPr="003104EC">
            <w:rPr>
              <w:b/>
              <w:bCs/>
            </w:rPr>
            <w:t>Ermittlung von Problemen und neu auftretenden Risiken</w:t>
          </w:r>
          <w:r w:rsidRPr="00B50B0B">
            <w:t>, Ergreif</w:t>
          </w:r>
          <w:r>
            <w:t>en</w:t>
          </w:r>
          <w:r w:rsidRPr="00B50B0B">
            <w:t xml:space="preserve"> von Korrekturmaßnahmen</w:t>
          </w:r>
        </w:p>
        <w:p w14:paraId="7C326380" w14:textId="77777777" w:rsidR="00B54C6C" w:rsidRPr="00B50B0B" w:rsidRDefault="00B54C6C" w:rsidP="00B54C6C">
          <w:r w:rsidRPr="00B50B0B">
            <w:t>• Beitrag zur Definition de</w:t>
          </w:r>
          <w:r>
            <w:t>r</w:t>
          </w:r>
          <w:r w:rsidRPr="00B50B0B">
            <w:t xml:space="preserve"> Dienstleistung</w:t>
          </w:r>
          <w:r>
            <w:t>en</w:t>
          </w:r>
          <w:r w:rsidRPr="00B50B0B">
            <w:t xml:space="preserve">, </w:t>
          </w:r>
          <w:r>
            <w:t xml:space="preserve">die </w:t>
          </w:r>
          <w:r w:rsidRPr="00B50B0B">
            <w:t>durch externe Verträge abgedeckt werden m</w:t>
          </w:r>
          <w:r>
            <w:t>ü</w:t>
          </w:r>
          <w:r w:rsidRPr="00B50B0B">
            <w:t>ss</w:t>
          </w:r>
          <w:r>
            <w:t>en</w:t>
          </w:r>
          <w:r w:rsidRPr="00B50B0B">
            <w:t>, indem der Arbeitsablauf</w:t>
          </w:r>
          <w:r>
            <w:t xml:space="preserve"> und</w:t>
          </w:r>
          <w:r w:rsidRPr="00B50B0B">
            <w:t xml:space="preserve"> das </w:t>
          </w:r>
          <w:r>
            <w:t>Backupsystem</w:t>
          </w:r>
          <w:r w:rsidRPr="00B50B0B">
            <w:t xml:space="preserve"> und d</w:t>
          </w:r>
          <w:r>
            <w:t>er</w:t>
          </w:r>
          <w:r w:rsidRPr="00B50B0B">
            <w:t>en Bedarf</w:t>
          </w:r>
          <w:r>
            <w:t>e</w:t>
          </w:r>
          <w:r w:rsidRPr="00B50B0B">
            <w:t xml:space="preserve"> überprüft werden</w:t>
          </w:r>
        </w:p>
        <w:p w14:paraId="12B9C59B" w14:textId="46CE0943" w:rsidR="00803007" w:rsidRPr="009F216F" w:rsidRDefault="00B54C6C" w:rsidP="00B54C6C">
          <w:r w:rsidRPr="00B50B0B">
            <w:lastRenderedPageBreak/>
            <w:t xml:space="preserve">• Tägliche Koordinierung externer Dienstleister. </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2615280B" w14:textId="77777777" w:rsidR="00B54C6C" w:rsidRPr="00262986" w:rsidRDefault="00B54C6C" w:rsidP="00B54C6C">
      <w:pPr>
        <w:rPr>
          <w:b/>
          <w:bCs/>
        </w:rPr>
      </w:pPr>
      <w:r w:rsidRPr="00262986">
        <w:rPr>
          <w:b/>
          <w:bCs/>
        </w:rPr>
        <w:t>Stellenprofil (Was wir suchen)</w:t>
      </w:r>
    </w:p>
    <w:sdt>
      <w:sdtPr>
        <w:rPr>
          <w:lang w:val="en-US" w:eastAsia="en-GB"/>
        </w:rPr>
        <w:id w:val="-1767066427"/>
        <w:placeholder>
          <w:docPart w:val="B30E44B90B7F435497E9EE7D5097ED0B"/>
        </w:placeholder>
      </w:sdtPr>
      <w:sdtEndPr/>
      <w:sdtContent>
        <w:p w14:paraId="44DBBAE5" w14:textId="77777777" w:rsidR="00B54C6C" w:rsidRPr="00B50B0B" w:rsidRDefault="00B54C6C" w:rsidP="00B54C6C">
          <w:r w:rsidRPr="00B50B0B">
            <w:t xml:space="preserve">Wir suchen einen hochmotivierten Kandidaten mit: </w:t>
          </w:r>
        </w:p>
        <w:p w14:paraId="3C9DB10B" w14:textId="77777777" w:rsidR="00B54C6C" w:rsidRPr="00B50B0B" w:rsidRDefault="00B54C6C" w:rsidP="00B54C6C">
          <w:r w:rsidRPr="00B50B0B">
            <w:t>• Ausgeprägte</w:t>
          </w:r>
          <w:r>
            <w:t>m</w:t>
          </w:r>
          <w:r w:rsidRPr="00B50B0B">
            <w:t xml:space="preserve"> IT-Hintergrund (Kenntnisse der CMS-Systeme, Webtools usw.) mit Governance-Erfahrung</w:t>
          </w:r>
        </w:p>
        <w:p w14:paraId="089DC246" w14:textId="77777777" w:rsidR="00B54C6C" w:rsidRPr="00B50B0B" w:rsidRDefault="00B54C6C" w:rsidP="00B54C6C">
          <w:r w:rsidRPr="00B50B0B">
            <w:t>• Verständnis einer komplexen kommissionsinternen IT-Umgebung (Software, in Gebrauch befindliche Webtools) und ihrer Auswirkungen auf die Web-Governance</w:t>
          </w:r>
        </w:p>
        <w:p w14:paraId="2732B1A7" w14:textId="77777777" w:rsidR="00B54C6C" w:rsidRPr="00B50B0B" w:rsidRDefault="00B54C6C" w:rsidP="00B54C6C">
          <w:r w:rsidRPr="00B50B0B">
            <w:t>• Kenntnis der Normen für den barrierefreien Webzugang (WCAG 2.1, Level AA) und der Datenschutzvorschriften (Verordnung (EU) 2016/679)</w:t>
          </w:r>
        </w:p>
        <w:p w14:paraId="5ED60C50" w14:textId="77777777" w:rsidR="00B54C6C" w:rsidRPr="00B50B0B" w:rsidRDefault="00B54C6C" w:rsidP="00B54C6C">
          <w:r w:rsidRPr="00B50B0B">
            <w:t xml:space="preserve">• Erfahrung im Bereich </w:t>
          </w:r>
          <w:r>
            <w:t xml:space="preserve">Domain </w:t>
          </w:r>
          <w:r w:rsidRPr="00B50B0B">
            <w:t>Management ist von Vorteil</w:t>
          </w:r>
        </w:p>
        <w:p w14:paraId="54A33F30" w14:textId="77777777" w:rsidR="00B54C6C" w:rsidRPr="00B50B0B" w:rsidRDefault="00B54C6C" w:rsidP="00B54C6C">
          <w:r w:rsidRPr="00B50B0B">
            <w:t>• Fähigkeit, Arbeitsabläufe zu verwalten, die Umsetzung zu planen, Aufgaben zuzuweisen und Arbeit zu organisieren</w:t>
          </w:r>
        </w:p>
        <w:p w14:paraId="15BC0462" w14:textId="77777777" w:rsidR="00B54C6C" w:rsidRPr="00B50B0B" w:rsidRDefault="00B54C6C" w:rsidP="00B54C6C">
          <w:r w:rsidRPr="00B50B0B">
            <w:t xml:space="preserve">• Strategisches und analytisches Denken, Fähigkeit, Arbeitspakete auf der Grundlage einer Analyse von </w:t>
          </w:r>
          <w:r>
            <w:t>Problemen</w:t>
          </w:r>
          <w:r w:rsidRPr="00B50B0B">
            <w:t>, Anfragen usw. festzulegen.</w:t>
          </w:r>
        </w:p>
        <w:p w14:paraId="6900E550" w14:textId="77777777" w:rsidR="00B54C6C" w:rsidRPr="00B50B0B" w:rsidRDefault="00B54C6C" w:rsidP="00B54C6C">
          <w:r w:rsidRPr="00B50B0B">
            <w:t xml:space="preserve">• Erfahrung in </w:t>
          </w:r>
          <w:r>
            <w:t xml:space="preserve">Web Analytics </w:t>
          </w:r>
          <w:r w:rsidRPr="00B50B0B">
            <w:t>wäre von Vorteil.</w:t>
          </w:r>
        </w:p>
        <w:p w14:paraId="626A135D" w14:textId="77777777" w:rsidR="00B54C6C" w:rsidRPr="00B50B0B" w:rsidRDefault="00B54C6C" w:rsidP="00B54C6C">
          <w:r w:rsidRPr="00B50B0B">
            <w:t>• Erfahrungen mit der Kodifizierung von Vorschriften wären von Vorteil</w:t>
          </w:r>
        </w:p>
        <w:p w14:paraId="1A75C6CE" w14:textId="77777777" w:rsidR="00B54C6C" w:rsidRPr="00B50B0B" w:rsidRDefault="00B54C6C" w:rsidP="00B54C6C">
          <w:r w:rsidRPr="00B50B0B">
            <w:t xml:space="preserve">• Erfahrung </w:t>
          </w:r>
          <w:r>
            <w:t xml:space="preserve">mit der Benutzung von </w:t>
          </w:r>
          <w:r w:rsidRPr="00B50B0B">
            <w:t>KI-</w:t>
          </w:r>
          <w:r>
            <w:t xml:space="preserve">basierten Tools </w:t>
          </w:r>
          <w:r w:rsidRPr="00B50B0B">
            <w:t>wäre von Vorteil</w:t>
          </w:r>
        </w:p>
        <w:p w14:paraId="33589584" w14:textId="77777777" w:rsidR="00B54C6C" w:rsidRPr="00B50B0B" w:rsidRDefault="00B54C6C" w:rsidP="00B54C6C">
          <w:r w:rsidRPr="00B50B0B">
            <w:t>• Verständnis von</w:t>
          </w:r>
          <w:r w:rsidRPr="00A33780">
            <w:t xml:space="preserve"> UX-, Web-Usability- und SEO-Standards</w:t>
          </w:r>
        </w:p>
        <w:p w14:paraId="686CCA22" w14:textId="77777777" w:rsidR="00B54C6C" w:rsidRPr="00B50B0B" w:rsidRDefault="00B54C6C" w:rsidP="00B54C6C">
          <w:r w:rsidRPr="00B50B0B">
            <w:t>• Fähigkeit, unter Druck und unter Einhaltung knapper Fristen zu arbeiten</w:t>
          </w:r>
        </w:p>
        <w:p w14:paraId="30936ABF" w14:textId="77777777" w:rsidR="00B54C6C" w:rsidRPr="00B50B0B" w:rsidRDefault="00B54C6C" w:rsidP="00B54C6C">
          <w:r w:rsidRPr="00B50B0B">
            <w:t xml:space="preserve">• Sehr gute Führungskompetenzen, </w:t>
          </w:r>
        </w:p>
        <w:p w14:paraId="2A0F153A" w14:textId="523F2BF9" w:rsidR="009321C6" w:rsidRPr="009F216F" w:rsidRDefault="00B54C6C" w:rsidP="00B54C6C">
          <w:r w:rsidRPr="00B50B0B">
            <w:t>• Sehr gute Kommunikationsfähigkeit (mindestens schriftlich/mündlich in englischer Sprache), Fähigkeit, Informationen zu strukturieren und auszutauschen, sei</w:t>
          </w:r>
          <w:r>
            <w:t xml:space="preserve">en sie </w:t>
          </w:r>
          <w:r w:rsidRPr="00B50B0B">
            <w:t>sehr technisch oder rechtlich</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w:t>
      </w:r>
      <w:r w:rsidRPr="00D605F4">
        <w:rPr>
          <w:lang w:eastAsia="en-GB"/>
        </w:rPr>
        <w:lastRenderedPageBreak/>
        <w:t>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lastRenderedPageBreak/>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F0E72"/>
    <w:rsid w:val="0023418A"/>
    <w:rsid w:val="002C5752"/>
    <w:rsid w:val="002F7504"/>
    <w:rsid w:val="00324D8D"/>
    <w:rsid w:val="00345761"/>
    <w:rsid w:val="0035094A"/>
    <w:rsid w:val="003874E2"/>
    <w:rsid w:val="0039387D"/>
    <w:rsid w:val="00394A86"/>
    <w:rsid w:val="003B2E38"/>
    <w:rsid w:val="00484C4A"/>
    <w:rsid w:val="004D75AF"/>
    <w:rsid w:val="0053157E"/>
    <w:rsid w:val="00546DB1"/>
    <w:rsid w:val="006243BB"/>
    <w:rsid w:val="00676119"/>
    <w:rsid w:val="006F44C9"/>
    <w:rsid w:val="00767E7E"/>
    <w:rsid w:val="007716E4"/>
    <w:rsid w:val="00785A3F"/>
    <w:rsid w:val="00795C41"/>
    <w:rsid w:val="007A14FD"/>
    <w:rsid w:val="007A795D"/>
    <w:rsid w:val="007A7CF4"/>
    <w:rsid w:val="007B514A"/>
    <w:rsid w:val="007C07D8"/>
    <w:rsid w:val="007D0EC6"/>
    <w:rsid w:val="00803007"/>
    <w:rsid w:val="008102E0"/>
    <w:rsid w:val="00815580"/>
    <w:rsid w:val="0089735C"/>
    <w:rsid w:val="008D52CF"/>
    <w:rsid w:val="009321C6"/>
    <w:rsid w:val="009442BE"/>
    <w:rsid w:val="00974F43"/>
    <w:rsid w:val="009F216F"/>
    <w:rsid w:val="00AA0188"/>
    <w:rsid w:val="00AB56F9"/>
    <w:rsid w:val="00AC5FF8"/>
    <w:rsid w:val="00AE6941"/>
    <w:rsid w:val="00B50F50"/>
    <w:rsid w:val="00B54C6C"/>
    <w:rsid w:val="00B73B91"/>
    <w:rsid w:val="00BA7BB0"/>
    <w:rsid w:val="00BF6139"/>
    <w:rsid w:val="00C07259"/>
    <w:rsid w:val="00C27C81"/>
    <w:rsid w:val="00C676C4"/>
    <w:rsid w:val="00CD33B4"/>
    <w:rsid w:val="00D605F4"/>
    <w:rsid w:val="00DA711C"/>
    <w:rsid w:val="00E01792"/>
    <w:rsid w:val="00E35460"/>
    <w:rsid w:val="00E558F8"/>
    <w:rsid w:val="00EB1D04"/>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84C4A"/>
    <w:rsid w:val="0053157E"/>
    <w:rsid w:val="0056186B"/>
    <w:rsid w:val="00723B02"/>
    <w:rsid w:val="00897026"/>
    <w:rsid w:val="008A7C76"/>
    <w:rsid w:val="008C406B"/>
    <w:rsid w:val="008D04E3"/>
    <w:rsid w:val="00A71FAD"/>
    <w:rsid w:val="00B21BDA"/>
    <w:rsid w:val="00C676C4"/>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C06EFE1D-21E9-48A3-9E8E-EAD37E87C57F}"/>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264AC718-AF23-442A-92F5-08EA22515F3E}">
  <ds:schemaRefs>
    <ds:schemaRef ds:uri="http://purl.org/dc/elements/1.1/"/>
    <ds:schemaRef ds:uri="http://purl.org/dc/terms/"/>
    <ds:schemaRef ds:uri="http://purl.org/dc/dcmitype/"/>
    <ds:schemaRef ds:uri="30c666ed-fe46-43d6-bf30-6de2567680e6"/>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1275</Words>
  <Characters>7271</Characters>
  <Application>Microsoft Office Word</Application>
  <DocSecurity>0</DocSecurity>
  <PresentationFormat>Microsoft Word 14.0</PresentationFormat>
  <Lines>60</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2025-06-26T07:41:00Z</dcterms:created>
  <dcterms:modified xsi:type="dcterms:W3CDTF">2025-07-14T09:28:00Z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